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6D650" w14:textId="77777777" w:rsidR="00B840F3" w:rsidRDefault="00B840F3" w:rsidP="00B840F3">
      <w:pPr>
        <w:pStyle w:val="NoSpacing"/>
      </w:pPr>
      <w:r>
        <w:rPr>
          <w:u w:val="single"/>
        </w:rPr>
        <w:t>Thomas BURTON</w:t>
      </w:r>
      <w:r>
        <w:t xml:space="preserve">   </w:t>
      </w:r>
      <w:proofErr w:type="gramStart"/>
      <w:r>
        <w:t xml:space="preserve">   (</w:t>
      </w:r>
      <w:proofErr w:type="gramEnd"/>
      <w:r>
        <w:t>d.ca.1483)</w:t>
      </w:r>
    </w:p>
    <w:p w14:paraId="6C786D69" w14:textId="77777777" w:rsidR="00B840F3" w:rsidRDefault="00B840F3" w:rsidP="00B840F3">
      <w:pPr>
        <w:pStyle w:val="NoSpacing"/>
      </w:pPr>
    </w:p>
    <w:p w14:paraId="630A57BE" w14:textId="77777777" w:rsidR="00B840F3" w:rsidRDefault="00B840F3" w:rsidP="00B840F3">
      <w:pPr>
        <w:pStyle w:val="NoSpacing"/>
      </w:pPr>
    </w:p>
    <w:p w14:paraId="1ED504F1" w14:textId="77777777" w:rsidR="00B840F3" w:rsidRDefault="00B840F3" w:rsidP="00B840F3">
      <w:pPr>
        <w:pStyle w:val="NoSpacing"/>
      </w:pPr>
      <w:r>
        <w:tab/>
        <w:t>1483</w:t>
      </w:r>
      <w:r>
        <w:tab/>
        <w:t>He died in or before this time.</w:t>
      </w:r>
    </w:p>
    <w:p w14:paraId="6D2B611F" w14:textId="77777777" w:rsidR="00B840F3" w:rsidRDefault="00B840F3" w:rsidP="00B840F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439DEB8" w14:textId="77777777" w:rsidR="00B840F3" w:rsidRDefault="00B840F3" w:rsidP="00B840F3">
      <w:pPr>
        <w:pStyle w:val="NoSpacing"/>
      </w:pPr>
    </w:p>
    <w:p w14:paraId="2B220772" w14:textId="77777777" w:rsidR="00B840F3" w:rsidRDefault="00B840F3" w:rsidP="00B840F3">
      <w:pPr>
        <w:pStyle w:val="NoSpacing"/>
      </w:pPr>
    </w:p>
    <w:p w14:paraId="538468A5" w14:textId="77777777" w:rsidR="00B840F3" w:rsidRDefault="00B840F3" w:rsidP="00B840F3">
      <w:pPr>
        <w:pStyle w:val="NoSpacing"/>
      </w:pPr>
      <w:r>
        <w:t>Executors:    Richard Burton(q.v.), Henry Burton, senior(q.v.).   (ibid.)</w:t>
      </w:r>
    </w:p>
    <w:p w14:paraId="19AF5FAE" w14:textId="77777777" w:rsidR="00B840F3" w:rsidRDefault="00B840F3" w:rsidP="00B840F3">
      <w:pPr>
        <w:pStyle w:val="NoSpacing"/>
      </w:pPr>
    </w:p>
    <w:p w14:paraId="77F6529A" w14:textId="77777777" w:rsidR="00B840F3" w:rsidRDefault="00B840F3" w:rsidP="00B840F3">
      <w:pPr>
        <w:pStyle w:val="NoSpacing"/>
      </w:pPr>
    </w:p>
    <w:p w14:paraId="3FCBC738" w14:textId="77777777" w:rsidR="00B840F3" w:rsidRDefault="00B840F3" w:rsidP="00B840F3">
      <w:pPr>
        <w:pStyle w:val="NoSpacing"/>
      </w:pPr>
      <w:r>
        <w:t>13 April 2019</w:t>
      </w:r>
    </w:p>
    <w:p w14:paraId="6BB3B98F" w14:textId="77777777" w:rsidR="006B2F86" w:rsidRPr="00B840F3" w:rsidRDefault="00B840F3" w:rsidP="00B840F3">
      <w:bookmarkStart w:id="0" w:name="_GoBack"/>
      <w:bookmarkEnd w:id="0"/>
    </w:p>
    <w:sectPr w:rsidR="006B2F86" w:rsidRPr="00B840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0F99" w14:textId="77777777" w:rsidR="00B840F3" w:rsidRDefault="00B840F3" w:rsidP="00E71FC3">
      <w:pPr>
        <w:spacing w:after="0" w:line="240" w:lineRule="auto"/>
      </w:pPr>
      <w:r>
        <w:separator/>
      </w:r>
    </w:p>
  </w:endnote>
  <w:endnote w:type="continuationSeparator" w:id="0">
    <w:p w14:paraId="67CF33E6" w14:textId="77777777" w:rsidR="00B840F3" w:rsidRDefault="00B840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8C7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288ED" w14:textId="77777777" w:rsidR="00B840F3" w:rsidRDefault="00B840F3" w:rsidP="00E71FC3">
      <w:pPr>
        <w:spacing w:after="0" w:line="240" w:lineRule="auto"/>
      </w:pPr>
      <w:r>
        <w:separator/>
      </w:r>
    </w:p>
  </w:footnote>
  <w:footnote w:type="continuationSeparator" w:id="0">
    <w:p w14:paraId="3B118BA2" w14:textId="77777777" w:rsidR="00B840F3" w:rsidRDefault="00B840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0F3"/>
    <w:rsid w:val="001A7C09"/>
    <w:rsid w:val="00577BD5"/>
    <w:rsid w:val="00656CBA"/>
    <w:rsid w:val="006A1F77"/>
    <w:rsid w:val="00733BE7"/>
    <w:rsid w:val="00AB52E8"/>
    <w:rsid w:val="00B16D3F"/>
    <w:rsid w:val="00B840F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4AFF1"/>
  <w15:chartTrackingRefBased/>
  <w15:docId w15:val="{2DB84EAF-5D4E-49DF-983A-962422B1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2019-05-08T19:25:00Z</dcterms:created>
  <dcterms:modified xsi:type="dcterms:W3CDTF">2019-05-08T19:26:00Z</dcterms:modified>
</cp:coreProperties>
</file>